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1CDA4" w14:textId="728AE072" w:rsidR="00A12622" w:rsidRDefault="00A12622" w:rsidP="00A1262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107-e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B4F0F">
        <w:rPr>
          <w:rFonts w:ascii="Arial" w:hAnsi="Arial" w:cs="Arial"/>
          <w:b/>
          <w:bCs/>
        </w:rPr>
        <w:t>R1-211</w:t>
      </w:r>
      <w:r w:rsidR="008B4F0F">
        <w:rPr>
          <w:rFonts w:ascii="Arial" w:hAnsi="Arial" w:cs="Arial"/>
          <w:b/>
          <w:bCs/>
        </w:rPr>
        <w:t>1913</w:t>
      </w:r>
    </w:p>
    <w:p w14:paraId="3F5AC5D3" w14:textId="77777777" w:rsidR="00A12622" w:rsidRPr="00210D4C" w:rsidRDefault="00A12622" w:rsidP="00A126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November 11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19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7AB1492D" w14:textId="77777777" w:rsidR="00326A1C" w:rsidRDefault="00326A1C" w:rsidP="00311702">
      <w:pPr>
        <w:pStyle w:val="3GPPHeader"/>
      </w:pPr>
    </w:p>
    <w:p w14:paraId="5FB7E722" w14:textId="1755E64B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1C61CA">
        <w:t>8.1</w:t>
      </w:r>
      <w:r w:rsidR="00A633AD">
        <w:t>6</w:t>
      </w:r>
      <w:r w:rsidR="001C61CA">
        <w:t>.11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462DC613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411C6B">
        <w:t>Views o</w:t>
      </w:r>
      <w:r w:rsidR="001C61CA" w:rsidRPr="001C61CA">
        <w:t xml:space="preserve">n </w:t>
      </w:r>
      <w:r w:rsidR="00A12622">
        <w:t xml:space="preserve">Rel-17 </w:t>
      </w:r>
      <w:r w:rsidR="001C61CA" w:rsidRPr="001C61CA">
        <w:t>NR Sidelink UE Features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6D685DB3" w14:textId="109AFE2E" w:rsidR="001C61CA" w:rsidRDefault="00F16EFF" w:rsidP="00F16EFF">
      <w:pPr>
        <w:jc w:val="both"/>
      </w:pPr>
      <w:r>
        <w:t xml:space="preserve">The </w:t>
      </w:r>
      <w:r w:rsidR="001C61CA">
        <w:t xml:space="preserve">primary RAN1 UE features for </w:t>
      </w:r>
      <w:r>
        <w:t>Release-1</w:t>
      </w:r>
      <w:r w:rsidR="001C61CA">
        <w:t>7</w:t>
      </w:r>
      <w:r>
        <w:t xml:space="preserve"> </w:t>
      </w:r>
      <w:r w:rsidR="001C61CA">
        <w:t>N</w:t>
      </w:r>
      <w:r>
        <w:t xml:space="preserve">R </w:t>
      </w:r>
      <w:r w:rsidR="001C61CA">
        <w:t xml:space="preserve">from WI rapporteurs were summarized in </w:t>
      </w:r>
      <w:r w:rsidR="001C61CA">
        <w:fldChar w:fldCharType="begin"/>
      </w:r>
      <w:r w:rsidR="001C61CA">
        <w:instrText xml:space="preserve"> REF _Ref83624233 \r \h </w:instrText>
      </w:r>
      <w:r w:rsidR="001C61CA">
        <w:fldChar w:fldCharType="separate"/>
      </w:r>
      <w:r w:rsidR="001C61CA">
        <w:t>[1]</w:t>
      </w:r>
      <w:r w:rsidR="001C61CA">
        <w:fldChar w:fldCharType="end"/>
      </w:r>
      <w:r w:rsidR="001C61CA">
        <w:t xml:space="preserve">. This includes the UE features on NR sidelink enhancement. </w:t>
      </w:r>
      <w:r w:rsidR="00A12622">
        <w:t xml:space="preserve">The UE features on NR NTN were discussed in RAN1 #106b-e meeting </w:t>
      </w:r>
      <w:r w:rsidR="00A12622">
        <w:fldChar w:fldCharType="begin"/>
      </w:r>
      <w:r w:rsidR="00A12622">
        <w:instrText xml:space="preserve"> REF _Ref86656872 \r \h </w:instrText>
      </w:r>
      <w:r w:rsidR="00A12622">
        <w:fldChar w:fldCharType="separate"/>
      </w:r>
      <w:r w:rsidR="00A12622">
        <w:t>[2]</w:t>
      </w:r>
      <w:r w:rsidR="00A12622">
        <w:fldChar w:fldCharType="end"/>
      </w:r>
      <w:r w:rsidR="00A12622">
        <w:t xml:space="preserve">. The following agreements have been made: </w:t>
      </w:r>
    </w:p>
    <w:p w14:paraId="2515DAF7" w14:textId="527E0EAB" w:rsidR="00A12622" w:rsidRDefault="00A12622" w:rsidP="00F16EFF">
      <w:pPr>
        <w:jc w:val="both"/>
      </w:pPr>
    </w:p>
    <w:p w14:paraId="46550825" w14:textId="77777777" w:rsidR="00A12622" w:rsidRPr="00CF1995" w:rsidRDefault="00A12622" w:rsidP="00A12622">
      <w:pPr>
        <w:jc w:val="both"/>
        <w:rPr>
          <w:rFonts w:eastAsia="Malgun Gothic" w:cs="Times"/>
          <w:b/>
          <w:bCs/>
          <w:szCs w:val="20"/>
          <w:lang w:eastAsia="ja-JP"/>
        </w:rPr>
      </w:pPr>
      <w:r>
        <w:rPr>
          <w:rFonts w:cs="Times" w:hint="eastAsia"/>
          <w:b/>
          <w:bCs/>
          <w:szCs w:val="20"/>
          <w:highlight w:val="green"/>
          <w:lang w:eastAsia="ko-KR"/>
        </w:rPr>
        <w:t>Agreement</w:t>
      </w:r>
    </w:p>
    <w:p w14:paraId="47265BD1" w14:textId="77777777" w:rsidR="00A12622" w:rsidRPr="00CF1995" w:rsidRDefault="00A12622" w:rsidP="00A12622">
      <w:pPr>
        <w:jc w:val="both"/>
        <w:rPr>
          <w:rFonts w:cs="Times"/>
          <w:szCs w:val="20"/>
          <w:lang w:eastAsia="ja-JP"/>
        </w:rPr>
      </w:pPr>
      <w:r w:rsidRPr="00CF1995">
        <w:rPr>
          <w:rFonts w:cs="Times"/>
          <w:bCs/>
          <w:szCs w:val="20"/>
          <w:lang w:eastAsia="ja-JP"/>
        </w:rPr>
        <w:t>Following Tx capabilities are used as FGs for Rel-17 SL</w:t>
      </w:r>
    </w:p>
    <w:p w14:paraId="259D3BBE" w14:textId="77777777" w:rsidR="00A12622" w:rsidRPr="00CF1995" w:rsidRDefault="00A12622" w:rsidP="00A12622">
      <w:pPr>
        <w:numPr>
          <w:ilvl w:val="0"/>
          <w:numId w:val="44"/>
        </w:numPr>
        <w:jc w:val="both"/>
        <w:rPr>
          <w:rFonts w:cs="Times"/>
          <w:szCs w:val="20"/>
          <w:lang w:eastAsia="ja-JP"/>
        </w:rPr>
      </w:pPr>
      <w:r w:rsidRPr="00CF1995">
        <w:rPr>
          <w:rFonts w:cs="Times"/>
          <w:bCs/>
          <w:szCs w:val="20"/>
          <w:lang w:eastAsia="ja-JP"/>
        </w:rPr>
        <w:t>mode 2 with random resource selection</w:t>
      </w:r>
    </w:p>
    <w:p w14:paraId="1C09A132" w14:textId="77777777" w:rsidR="00A12622" w:rsidRPr="00CF1995" w:rsidRDefault="00A12622" w:rsidP="00A12622">
      <w:pPr>
        <w:numPr>
          <w:ilvl w:val="0"/>
          <w:numId w:val="44"/>
        </w:numPr>
        <w:jc w:val="both"/>
        <w:rPr>
          <w:rFonts w:cs="Times"/>
          <w:bCs/>
          <w:szCs w:val="20"/>
          <w:lang w:eastAsia="ja-JP"/>
        </w:rPr>
      </w:pPr>
      <w:r w:rsidRPr="00CF1995">
        <w:rPr>
          <w:rFonts w:cs="Times"/>
          <w:bCs/>
          <w:szCs w:val="20"/>
          <w:lang w:eastAsia="ja-JP"/>
        </w:rPr>
        <w:t>mode 2 with partial sensing</w:t>
      </w:r>
    </w:p>
    <w:p w14:paraId="3879C558" w14:textId="77777777" w:rsidR="00A12622" w:rsidRPr="00CF1995" w:rsidRDefault="00A12622" w:rsidP="00A12622">
      <w:pPr>
        <w:numPr>
          <w:ilvl w:val="0"/>
          <w:numId w:val="44"/>
        </w:numPr>
        <w:jc w:val="both"/>
        <w:rPr>
          <w:rFonts w:cs="Times"/>
          <w:bCs/>
          <w:szCs w:val="20"/>
          <w:lang w:eastAsia="ja-JP"/>
        </w:rPr>
      </w:pPr>
      <w:r w:rsidRPr="00CF1995">
        <w:rPr>
          <w:rFonts w:cs="Times"/>
          <w:bCs/>
          <w:szCs w:val="20"/>
          <w:lang w:eastAsia="ja-JP"/>
        </w:rPr>
        <w:t>FFS: TX capabilities with more than one sensing schemes (e.g., {full sensing, partial sensing, random selection}, {partial sensing, random selection})</w:t>
      </w:r>
    </w:p>
    <w:p w14:paraId="32949411" w14:textId="77777777" w:rsidR="00A12622" w:rsidRPr="00CF1995" w:rsidRDefault="00A12622" w:rsidP="00A12622">
      <w:pPr>
        <w:jc w:val="both"/>
        <w:rPr>
          <w:rFonts w:cs="Times"/>
          <w:szCs w:val="20"/>
          <w:lang w:eastAsia="ja-JP"/>
        </w:rPr>
      </w:pPr>
    </w:p>
    <w:p w14:paraId="09011484" w14:textId="77777777" w:rsidR="00A12622" w:rsidRPr="00CF1995" w:rsidRDefault="00A12622" w:rsidP="00A12622">
      <w:pPr>
        <w:jc w:val="both"/>
        <w:rPr>
          <w:rFonts w:cs="Times"/>
          <w:b/>
          <w:bCs/>
          <w:szCs w:val="20"/>
          <w:lang w:eastAsia="ja-JP"/>
        </w:rPr>
      </w:pPr>
      <w:r w:rsidRPr="00CF1995">
        <w:rPr>
          <w:rFonts w:cs="Times" w:hint="eastAsia"/>
          <w:b/>
          <w:bCs/>
          <w:szCs w:val="20"/>
          <w:highlight w:val="darkYellow"/>
          <w:lang w:eastAsia="ko-KR"/>
        </w:rPr>
        <w:t>Working</w:t>
      </w:r>
      <w:r w:rsidRPr="00CF1995">
        <w:rPr>
          <w:rFonts w:cs="Times"/>
          <w:b/>
          <w:bCs/>
          <w:szCs w:val="20"/>
          <w:highlight w:val="darkYellow"/>
          <w:lang w:eastAsia="ja-JP"/>
        </w:rPr>
        <w:t xml:space="preserve"> </w:t>
      </w:r>
      <w:r w:rsidRPr="00CF1995">
        <w:rPr>
          <w:rFonts w:cs="Times" w:hint="eastAsia"/>
          <w:b/>
          <w:bCs/>
          <w:szCs w:val="20"/>
          <w:highlight w:val="darkYellow"/>
          <w:lang w:eastAsia="ko-KR"/>
        </w:rPr>
        <w:t>Assumption</w:t>
      </w:r>
    </w:p>
    <w:p w14:paraId="097CB23F" w14:textId="77777777" w:rsidR="00A12622" w:rsidRPr="00CF1995" w:rsidRDefault="00A12622" w:rsidP="00A12622">
      <w:pPr>
        <w:jc w:val="both"/>
        <w:rPr>
          <w:rFonts w:cs="Times"/>
          <w:szCs w:val="20"/>
          <w:lang w:eastAsia="ja-JP"/>
        </w:rPr>
      </w:pPr>
      <w:r w:rsidRPr="00CF1995">
        <w:rPr>
          <w:rFonts w:cs="Times"/>
          <w:bCs/>
          <w:szCs w:val="20"/>
          <w:lang w:eastAsia="ja-JP"/>
        </w:rPr>
        <w:t>The capabilities for inter-UE coordination schemes 1 and 2 in NR sidelink mode 2 are not basic FGs for Rel-17 SL enhancement</w:t>
      </w:r>
    </w:p>
    <w:p w14:paraId="36CB1CED" w14:textId="77777777" w:rsidR="00F16EFF" w:rsidRDefault="00F16EFF" w:rsidP="00F16EFF">
      <w:pPr>
        <w:jc w:val="both"/>
      </w:pPr>
    </w:p>
    <w:p w14:paraId="4C0B3B85" w14:textId="56660DE1" w:rsidR="00F16EFF" w:rsidRPr="006400C7" w:rsidRDefault="00F16EFF" w:rsidP="00F16EFF">
      <w:pPr>
        <w:jc w:val="both"/>
      </w:pPr>
      <w:r>
        <w:t xml:space="preserve">In this contribution, we </w:t>
      </w:r>
      <w:r w:rsidR="000A10EE">
        <w:t xml:space="preserve">provide our views on the </w:t>
      </w:r>
      <w:r w:rsidR="001C61CA">
        <w:t>primary RAN1 UE features on NR sidelink enhancement.</w:t>
      </w:r>
      <w:r w:rsidR="0048329B">
        <w:t xml:space="preserve">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5F72FB8F" w14:textId="77777777" w:rsidR="00A12622" w:rsidRDefault="00A12622" w:rsidP="00EE5872">
      <w:pPr>
        <w:jc w:val="both"/>
      </w:pPr>
      <w:r>
        <w:t xml:space="preserve">One of the RAN1 objectives in Release 17 NR sidelink enhancement is to specify resource allocation to reduce power consumptions of UEs. </w:t>
      </w:r>
    </w:p>
    <w:p w14:paraId="2B81BE39" w14:textId="77777777" w:rsidR="00A12622" w:rsidRDefault="00A12622" w:rsidP="00EE5872">
      <w:pPr>
        <w:jc w:val="both"/>
      </w:pPr>
    </w:p>
    <w:p w14:paraId="30AAAD51" w14:textId="5F162CC8" w:rsidR="00632B1A" w:rsidRDefault="00A12622" w:rsidP="00EE5872">
      <w:pPr>
        <w:jc w:val="both"/>
      </w:pPr>
      <w:r>
        <w:t>Two different sidelink transmission capabilities are defined for Rel</w:t>
      </w:r>
      <w:r w:rsidR="00497565">
        <w:t>ease-</w:t>
      </w:r>
      <w:r>
        <w:t xml:space="preserve">17 sidelink: mode 2 with random resource selection and mode 2 with partial sensing. It is open whether sidelink transmission capabilities with more than one sensing schemes are defined. </w:t>
      </w:r>
    </w:p>
    <w:p w14:paraId="706303AE" w14:textId="77777777" w:rsidR="00632B1A" w:rsidRDefault="00632B1A" w:rsidP="00EE5872">
      <w:pPr>
        <w:jc w:val="both"/>
      </w:pPr>
    </w:p>
    <w:p w14:paraId="461D2E1E" w14:textId="73A6A408" w:rsidR="00A12622" w:rsidRDefault="00632B1A" w:rsidP="00EE5872">
      <w:pPr>
        <w:jc w:val="both"/>
      </w:pPr>
      <w:r>
        <w:t>In our view,</w:t>
      </w:r>
      <w:r w:rsidR="00CC4FB3">
        <w:t xml:space="preserve"> a UE can have more than one sidelink transmission capability</w:t>
      </w:r>
      <w:r>
        <w:t>. For example, a UE can support both full sensing and partial sensing. If three different sidelink transmission capabilities are</w:t>
      </w:r>
      <w:r w:rsidR="007A0C67">
        <w:t xml:space="preserve"> independently</w:t>
      </w:r>
      <w:r>
        <w:t xml:space="preserve"> defined: full sensing (i.e., feature 15-3 in </w:t>
      </w:r>
      <w:r>
        <w:fldChar w:fldCharType="begin"/>
      </w:r>
      <w:r>
        <w:instrText xml:space="preserve"> REF _Ref86738779 \r \h </w:instrText>
      </w:r>
      <w:r>
        <w:fldChar w:fldCharType="separate"/>
      </w:r>
      <w:r>
        <w:t>[3]</w:t>
      </w:r>
      <w:r>
        <w:fldChar w:fldCharType="end"/>
      </w:r>
      <w:r>
        <w:t xml:space="preserve">), partial sensing and random resource selection, then a UE is </w:t>
      </w:r>
      <w:r w:rsidR="007A0C67">
        <w:t xml:space="preserve">already </w:t>
      </w:r>
      <w:r>
        <w:t xml:space="preserve">able to indicate </w:t>
      </w:r>
      <w:r w:rsidR="007A0C67">
        <w:t xml:space="preserve">it supports more than one sidelink transmission capability. Hence, there is no need to </w:t>
      </w:r>
      <w:r w:rsidR="007D6F1E">
        <w:t xml:space="preserve">define combinatorial </w:t>
      </w:r>
      <w:r w:rsidR="007A0C67">
        <w:t>sidelink transmission capabilit</w:t>
      </w:r>
      <w:r w:rsidR="007D6F1E">
        <w:t>y</w:t>
      </w:r>
      <w:r w:rsidR="007A0C67">
        <w:t>.</w:t>
      </w:r>
    </w:p>
    <w:p w14:paraId="6A86367E" w14:textId="39E560CE" w:rsidR="007A0C67" w:rsidRDefault="007A0C67" w:rsidP="00EE5872">
      <w:pPr>
        <w:jc w:val="both"/>
      </w:pPr>
    </w:p>
    <w:p w14:paraId="2FBFA14B" w14:textId="64643E55" w:rsidR="007A0C67" w:rsidRDefault="007A0C67" w:rsidP="00EE5872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Introduce two independent sidelink transmission capabilities: transmitting NR sidelink mode 2 with random resource selection and transmitting NR sidelink mode 2 with partial sensing. </w:t>
      </w:r>
    </w:p>
    <w:p w14:paraId="74B81FF0" w14:textId="3F8F48A0" w:rsidR="007A0C67" w:rsidRPr="007A0C67" w:rsidRDefault="007A0C67" w:rsidP="007A0C67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7A0C67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No need to define </w:t>
      </w:r>
      <w:r w:rsidR="007D6F1E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combinatorial </w:t>
      </w:r>
      <w:r w:rsidRPr="007A0C67">
        <w:rPr>
          <w:rFonts w:ascii="Times New Roman" w:eastAsia="Times New Roman" w:hAnsi="Times New Roman"/>
          <w:i/>
          <w:sz w:val="24"/>
          <w:szCs w:val="24"/>
          <w:lang w:eastAsia="zh-CN"/>
        </w:rPr>
        <w:t>sidelink transmission capabilit</w:t>
      </w:r>
      <w:r w:rsidR="007D6F1E">
        <w:rPr>
          <w:rFonts w:ascii="Times New Roman" w:eastAsia="Times New Roman" w:hAnsi="Times New Roman"/>
          <w:i/>
          <w:sz w:val="24"/>
          <w:szCs w:val="24"/>
          <w:lang w:eastAsia="zh-CN"/>
        </w:rPr>
        <w:t>y</w:t>
      </w:r>
      <w:r w:rsidRPr="007A0C67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. </w:t>
      </w:r>
    </w:p>
    <w:p w14:paraId="35FBBF23" w14:textId="15E071BE" w:rsidR="00A12622" w:rsidRDefault="00A12622" w:rsidP="00EE5872">
      <w:pPr>
        <w:jc w:val="both"/>
      </w:pPr>
    </w:p>
    <w:p w14:paraId="463896D5" w14:textId="28222731" w:rsidR="001C61CA" w:rsidRDefault="00A12622" w:rsidP="00EE5872">
      <w:pPr>
        <w:jc w:val="both"/>
      </w:pPr>
      <w:r>
        <w:lastRenderedPageBreak/>
        <w:t xml:space="preserve">The potential sidelink reception capabilities were discussed in RAN1 #106b-e meeting. </w:t>
      </w:r>
      <w:r w:rsidR="001C61CA">
        <w:t xml:space="preserve">In the work on this objective, three types of UEs </w:t>
      </w:r>
      <w:r w:rsidR="00995594">
        <w:t xml:space="preserve">were defined </w:t>
      </w:r>
      <w:r w:rsidR="001C61CA">
        <w:t>as the reference for evaluatio</w:t>
      </w:r>
      <w:r w:rsidR="00995594">
        <w:t xml:space="preserve">n: Type A UE is not capable of performing reception of any sidelink signals and channels; Type B UE is capable of performing PSFCH and S-SSB reception only; Type D UE is capable of performing reception of all sidelink signals and channels. </w:t>
      </w:r>
    </w:p>
    <w:p w14:paraId="41465898" w14:textId="77777777" w:rsidR="007A0C67" w:rsidRDefault="007A0C67" w:rsidP="00EE5872">
      <w:pPr>
        <w:jc w:val="both"/>
      </w:pPr>
    </w:p>
    <w:p w14:paraId="0834005A" w14:textId="31E976DA" w:rsidR="007A0C67" w:rsidRDefault="00995594" w:rsidP="00EE5872">
      <w:pPr>
        <w:jc w:val="both"/>
      </w:pPr>
      <w:r>
        <w:t xml:space="preserve">No UE feature needs to be defined for Type A UE, since </w:t>
      </w:r>
      <w:r w:rsidR="00964E1C">
        <w:t>there is</w:t>
      </w:r>
      <w:r>
        <w:t xml:space="preserve"> </w:t>
      </w:r>
      <w:r w:rsidR="00964E1C">
        <w:t xml:space="preserve">no </w:t>
      </w:r>
      <w:r>
        <w:t>UE capability</w:t>
      </w:r>
      <w:r w:rsidR="00964E1C">
        <w:t xml:space="preserve"> associated with it</w:t>
      </w:r>
      <w:r>
        <w:t xml:space="preserve">. </w:t>
      </w:r>
      <w:r w:rsidR="00CC4FB3">
        <w:t>On the other hand, Type D UE is actually Release</w:t>
      </w:r>
      <w:r w:rsidR="00497565">
        <w:t>-</w:t>
      </w:r>
      <w:r w:rsidR="00CC4FB3">
        <w:t xml:space="preserve">16 UE, whose capability is already defined as feature 15-1 in </w:t>
      </w:r>
      <w:r w:rsidR="00CC4FB3">
        <w:fldChar w:fldCharType="begin"/>
      </w:r>
      <w:r w:rsidR="00CC4FB3">
        <w:instrText xml:space="preserve"> REF _Ref86738779 \r \h </w:instrText>
      </w:r>
      <w:r w:rsidR="00CC4FB3">
        <w:fldChar w:fldCharType="separate"/>
      </w:r>
      <w:r w:rsidR="00CC4FB3">
        <w:t>[3]</w:t>
      </w:r>
      <w:r w:rsidR="00CC4FB3">
        <w:fldChar w:fldCharType="end"/>
      </w:r>
      <w:r w:rsidR="00CC4FB3">
        <w:t xml:space="preserve">. Hence, there is no need to re-define the same UE capability. </w:t>
      </w:r>
      <w:r w:rsidR="007A0C67">
        <w:t xml:space="preserve">Therefore, only one new UE feature needs to be defined for Type B UE. </w:t>
      </w:r>
    </w:p>
    <w:p w14:paraId="2937E3C4" w14:textId="77777777" w:rsidR="007D6F1E" w:rsidRDefault="007D6F1E" w:rsidP="00EE5872">
      <w:pPr>
        <w:jc w:val="both"/>
      </w:pPr>
    </w:p>
    <w:p w14:paraId="4556E87B" w14:textId="2E7BF7C6" w:rsidR="00995594" w:rsidRDefault="00995594" w:rsidP="00EE5872">
      <w:pPr>
        <w:jc w:val="both"/>
      </w:pPr>
      <w:r w:rsidRPr="003C2425">
        <w:rPr>
          <w:b/>
          <w:i/>
          <w:u w:val="single"/>
        </w:rPr>
        <w:t xml:space="preserve">Proposal </w:t>
      </w:r>
      <w:r w:rsidR="007A0C67"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 w:rsidR="00CC4FB3">
        <w:rPr>
          <w:i/>
        </w:rPr>
        <w:t xml:space="preserve">Introduce a new UE feature of “receiving NR sidelink of PSFCH and S-SSB”. </w:t>
      </w:r>
    </w:p>
    <w:p w14:paraId="6BFDB527" w14:textId="55F6E12E" w:rsidR="001C61CA" w:rsidRDefault="001C61CA" w:rsidP="00EE5872">
      <w:pPr>
        <w:jc w:val="both"/>
      </w:pPr>
    </w:p>
    <w:p w14:paraId="1624A196" w14:textId="6F538155" w:rsidR="007A0C67" w:rsidRDefault="003A0A5C" w:rsidP="00EE5872">
      <w:pPr>
        <w:jc w:val="both"/>
      </w:pPr>
      <w:r>
        <w:t xml:space="preserve">There are several sidelink </w:t>
      </w:r>
      <w:r w:rsidR="00497565">
        <w:t xml:space="preserve">basic </w:t>
      </w:r>
      <w:r>
        <w:t>features defined in Release</w:t>
      </w:r>
      <w:r w:rsidR="00497565">
        <w:t>-</w:t>
      </w:r>
      <w:r>
        <w:t>16 NR sidelink. Th</w:t>
      </w:r>
      <w:r w:rsidR="00497565">
        <w:t>ese</w:t>
      </w:r>
      <w:r>
        <w:t xml:space="preserve"> include feature</w:t>
      </w:r>
      <w:r w:rsidR="00497565">
        <w:t>s</w:t>
      </w:r>
      <w:r>
        <w:t xml:space="preserve"> 15-1, 15-2 (in licensed spectrum), 15-3, 15-4, 15-5, 15-11</w:t>
      </w:r>
      <w:r w:rsidR="00497565">
        <w:t xml:space="preserve">, 15-14, 15-23. In Release-17 NR sidelink, it is possible that a UE does not receive any sidelink signals (i.e., Type A UE), but transmits NR sidelink mode 2 with random resource selection. At least for this type of UE, none of the sidelink basic features defined in Release-16 NR sidelink is applicable. Hence, we think Release-17 sidelink UE is not mandated to support any of Release-16 sidelink basic features. </w:t>
      </w:r>
    </w:p>
    <w:p w14:paraId="719580E7" w14:textId="0F7F14D5" w:rsidR="00497565" w:rsidRDefault="00497565" w:rsidP="00EE5872">
      <w:pPr>
        <w:jc w:val="both"/>
      </w:pPr>
    </w:p>
    <w:p w14:paraId="194EED0C" w14:textId="463F9CE8" w:rsidR="00497565" w:rsidRDefault="00497565" w:rsidP="00EE5872">
      <w:pPr>
        <w:jc w:val="both"/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Release-17 sidelink UE is not mandated to support any of Release-16 sidelink basic features. </w:t>
      </w:r>
    </w:p>
    <w:p w14:paraId="3F9F573A" w14:textId="77777777" w:rsidR="007A0C67" w:rsidRDefault="007A0C67" w:rsidP="00EE5872">
      <w:pPr>
        <w:jc w:val="both"/>
      </w:pPr>
    </w:p>
    <w:p w14:paraId="494A107F" w14:textId="22D1E9CB" w:rsidR="003D49AD" w:rsidRDefault="006F55FA" w:rsidP="003D49AD">
      <w:pPr>
        <w:jc w:val="both"/>
      </w:pPr>
      <w:r>
        <w:t xml:space="preserve">One RAN1 objective in Release 17 NR sidelink enhancement is to specify </w:t>
      </w:r>
      <w:r>
        <w:rPr>
          <w:lang w:eastAsia="ko-KR"/>
        </w:rPr>
        <w:t>i</w:t>
      </w:r>
      <w:r w:rsidRPr="007F6E5F">
        <w:rPr>
          <w:lang w:eastAsia="ko-KR"/>
        </w:rPr>
        <w:t>nter-UE coordination</w:t>
      </w:r>
      <w:r>
        <w:rPr>
          <w:lang w:eastAsia="ko-KR"/>
        </w:rPr>
        <w:t>. Two inter-UE coordination schemes are supported</w:t>
      </w:r>
      <w:r w:rsidR="002E56C4">
        <w:rPr>
          <w:lang w:eastAsia="ko-KR"/>
        </w:rPr>
        <w:t>.</w:t>
      </w:r>
      <w:r>
        <w:rPr>
          <w:lang w:eastAsia="ko-KR"/>
        </w:rPr>
        <w:t xml:space="preserve"> In inter-UE coordination scheme 1, t</w:t>
      </w:r>
      <w:r w:rsidRPr="006F55FA">
        <w:rPr>
          <w:rFonts w:cs="Calibri"/>
          <w:iCs/>
          <w:szCs w:val="20"/>
        </w:rPr>
        <w:t>he coordination information sent from UE-A to UE-B is the set of resources preferred and/or non-preferred for UE-B’s transmission</w:t>
      </w:r>
      <w:r>
        <w:rPr>
          <w:rFonts w:cs="Calibri"/>
          <w:iCs/>
          <w:szCs w:val="20"/>
        </w:rPr>
        <w:t>; In inter-UE coordination scheme 2, t</w:t>
      </w:r>
      <w:r w:rsidRPr="006F55FA">
        <w:rPr>
          <w:rFonts w:cs="Calibri"/>
          <w:iCs/>
          <w:szCs w:val="20"/>
        </w:rPr>
        <w:t>he coordination information sent from UE-A to UE-B is the presence of expected/potential detected resource conflict on the resources indicated by UE-B’s SCI</w:t>
      </w:r>
      <w:r>
        <w:rPr>
          <w:rFonts w:cs="Calibri"/>
          <w:iCs/>
          <w:szCs w:val="20"/>
        </w:rPr>
        <w:t xml:space="preserve">. </w:t>
      </w:r>
      <w:r w:rsidR="003D49AD">
        <w:t xml:space="preserve">It seems from </w:t>
      </w:r>
      <w:r w:rsidR="003D49AD">
        <w:fldChar w:fldCharType="begin"/>
      </w:r>
      <w:r w:rsidR="003D49AD">
        <w:instrText xml:space="preserve"> REF _Ref83624233 \r \h </w:instrText>
      </w:r>
      <w:r w:rsidR="003D49AD">
        <w:fldChar w:fldCharType="separate"/>
      </w:r>
      <w:r w:rsidR="003D49AD">
        <w:t>[1]</w:t>
      </w:r>
      <w:r w:rsidR="003D49AD">
        <w:fldChar w:fldCharType="end"/>
      </w:r>
      <w:r w:rsidR="003D49AD">
        <w:t xml:space="preserve"> that feature 32-</w:t>
      </w:r>
      <w:r w:rsidR="00F74BEC">
        <w:t>5</w:t>
      </w:r>
      <w:r w:rsidR="003D49AD">
        <w:t xml:space="preserve"> is associated with both inter-UE coordination schemes.</w:t>
      </w:r>
    </w:p>
    <w:p w14:paraId="06623B79" w14:textId="01904410" w:rsidR="003D49AD" w:rsidRDefault="003D49AD" w:rsidP="003D49AD">
      <w:pPr>
        <w:jc w:val="both"/>
      </w:pPr>
    </w:p>
    <w:p w14:paraId="6F27C6E6" w14:textId="1B56DFC7" w:rsidR="004E72FF" w:rsidRDefault="003D49AD" w:rsidP="003D49AD">
      <w:pPr>
        <w:jc w:val="both"/>
      </w:pPr>
      <w:r>
        <w:t>We think inter-UE coordination scheme 1 and inter-UE coordination scheme 2 are</w:t>
      </w:r>
      <w:r w:rsidR="002E56C4">
        <w:t xml:space="preserve"> two</w:t>
      </w:r>
      <w:r>
        <w:t xml:space="preserve"> different UE features. A UE supporting inter-UE coordination scheme 1 does not have to support inter-UE coordination scheme 2, or vice versa. </w:t>
      </w:r>
      <w:r w:rsidR="000C5F3E">
        <w:t>I</w:t>
      </w:r>
      <w:r>
        <w:t>nter-UE coordination scheme 1 is a pr</w:t>
      </w:r>
      <w:r w:rsidR="000C5F3E">
        <w:t>o</w:t>
      </w:r>
      <w:r>
        <w:t>active scheme, where UE-</w:t>
      </w:r>
      <w:r w:rsidR="000C5F3E">
        <w:t>A provides</w:t>
      </w:r>
      <w:r>
        <w:t xml:space="preserve"> inter-UE coordination before </w:t>
      </w:r>
      <w:r w:rsidR="000C5F3E">
        <w:t xml:space="preserve">UE-B’s </w:t>
      </w:r>
      <w:r>
        <w:t xml:space="preserve">initial </w:t>
      </w:r>
      <w:r w:rsidR="000C5F3E">
        <w:t xml:space="preserve">sidelink transmission. Inter-UE coordination scheme 2 is a reactive scheme, where UE-A provides inter-UE coordination after receiving UE-B’s SCI. </w:t>
      </w:r>
    </w:p>
    <w:p w14:paraId="7B9D6154" w14:textId="77777777" w:rsidR="004E72FF" w:rsidRDefault="004E72FF" w:rsidP="003D49AD">
      <w:pPr>
        <w:jc w:val="both"/>
      </w:pPr>
    </w:p>
    <w:p w14:paraId="3CA438ED" w14:textId="57A12583" w:rsidR="00EF5204" w:rsidRDefault="000C5F3E" w:rsidP="003D49AD">
      <w:pPr>
        <w:jc w:val="both"/>
      </w:pPr>
      <w:r>
        <w:t>Although it has not</w:t>
      </w:r>
      <w:r w:rsidR="002E56C4">
        <w:t xml:space="preserve"> been</w:t>
      </w:r>
      <w:r>
        <w:t xml:space="preserve"> agreed, </w:t>
      </w:r>
      <w:r w:rsidR="004E72FF">
        <w:t xml:space="preserve">it is likely the inter-UE coordination in scheme 1 is carried in PSCCH or PSSCH due to </w:t>
      </w:r>
      <w:r w:rsidR="00EF5204">
        <w:t>a</w:t>
      </w:r>
      <w:r w:rsidR="004E72FF">
        <w:t xml:space="preserve"> large number of </w:t>
      </w:r>
      <w:r w:rsidR="00EF5204">
        <w:t>information bits</w:t>
      </w:r>
      <w:r w:rsidR="00F74BEC">
        <w:t xml:space="preserve">. It is agreed that </w:t>
      </w:r>
      <w:r>
        <w:t xml:space="preserve">the inter-UE coordination in scheme 2 is carried in PSFCH due to </w:t>
      </w:r>
      <w:r w:rsidR="00EF5204">
        <w:t>a</w:t>
      </w:r>
      <w:r>
        <w:t xml:space="preserve"> small number of information bit</w:t>
      </w:r>
      <w:r w:rsidR="002E56C4">
        <w:t>s</w:t>
      </w:r>
      <w:r>
        <w:t xml:space="preserve">. </w:t>
      </w:r>
      <w:r w:rsidR="00EF5204">
        <w:t>This implies that</w:t>
      </w:r>
      <w:r w:rsidR="004E72FF">
        <w:t xml:space="preserve"> a</w:t>
      </w:r>
      <w:r>
        <w:t xml:space="preserve"> UE</w:t>
      </w:r>
      <w:r w:rsidR="00EF5204">
        <w:t xml:space="preserve"> </w:t>
      </w:r>
      <w:r>
        <w:t xml:space="preserve">supporting </w:t>
      </w:r>
      <w:r w:rsidR="00EF5204">
        <w:t>PSFCH</w:t>
      </w:r>
      <w:r w:rsidR="00964E1C">
        <w:t>/S-SSB</w:t>
      </w:r>
      <w:r w:rsidR="00EF5204">
        <w:t xml:space="preserve"> reception only</w:t>
      </w:r>
      <w:r>
        <w:t xml:space="preserve"> can receive inter-UE coordination in scheme 2. </w:t>
      </w:r>
    </w:p>
    <w:p w14:paraId="6D34FDBE" w14:textId="77777777" w:rsidR="00805D41" w:rsidRDefault="00805D41" w:rsidP="003D49AD">
      <w:pPr>
        <w:jc w:val="both"/>
      </w:pPr>
    </w:p>
    <w:p w14:paraId="3A581B0A" w14:textId="447E1EEC" w:rsidR="000C5F3E" w:rsidRDefault="00EF5204" w:rsidP="003D49AD">
      <w:pPr>
        <w:jc w:val="both"/>
      </w:pPr>
      <w:r>
        <w:t>C</w:t>
      </w:r>
      <w:r w:rsidR="000C5F3E">
        <w:t>onsider a UE performing random resource selection</w:t>
      </w:r>
      <w:r>
        <w:t>,</w:t>
      </w:r>
      <w:r w:rsidR="000C5F3E">
        <w:t xml:space="preserve"> can receive inter-UE coordination scheme 2 </w:t>
      </w:r>
      <w:r>
        <w:t xml:space="preserve">based </w:t>
      </w:r>
      <w:r w:rsidR="000C5F3E">
        <w:t xml:space="preserve">on </w:t>
      </w:r>
      <w:r w:rsidR="004E72FF">
        <w:t>supported f</w:t>
      </w:r>
      <w:r w:rsidR="000C5F3E">
        <w:t xml:space="preserve">eature </w:t>
      </w:r>
      <w:r w:rsidR="00F74BEC">
        <w:t>of receiving NR sidelink PSFCH/S-SSB only</w:t>
      </w:r>
      <w:r>
        <w:t>. This UE a</w:t>
      </w:r>
      <w:r w:rsidR="000C5F3E">
        <w:t>ppl</w:t>
      </w:r>
      <w:r>
        <w:t>ies</w:t>
      </w:r>
      <w:r w:rsidR="000C5F3E">
        <w:t xml:space="preserve"> </w:t>
      </w:r>
      <w:r>
        <w:t>the received inter-UE coordination</w:t>
      </w:r>
      <w:r w:rsidR="000C5F3E">
        <w:t xml:space="preserve"> in its resource re-selection.</w:t>
      </w:r>
      <w:r>
        <w:t xml:space="preserve"> </w:t>
      </w:r>
    </w:p>
    <w:p w14:paraId="7E2C0889" w14:textId="77777777" w:rsidR="004E72FF" w:rsidRDefault="004E72FF" w:rsidP="004E72FF">
      <w:pPr>
        <w:jc w:val="both"/>
      </w:pPr>
    </w:p>
    <w:p w14:paraId="496E3B27" w14:textId="6BC65725" w:rsidR="00EF5204" w:rsidRDefault="004E72FF" w:rsidP="004E72FF">
      <w:pPr>
        <w:jc w:val="both"/>
      </w:pPr>
      <w:r>
        <w:t xml:space="preserve">On the other hand, </w:t>
      </w:r>
      <w:r w:rsidR="00EF5204">
        <w:t xml:space="preserve">a </w:t>
      </w:r>
      <w:r>
        <w:t>UE</w:t>
      </w:r>
      <w:r w:rsidR="00EF5204">
        <w:t xml:space="preserve"> transmitting</w:t>
      </w:r>
      <w:r>
        <w:t xml:space="preserve"> </w:t>
      </w:r>
      <w:r w:rsidR="00EF5204">
        <w:t xml:space="preserve">the </w:t>
      </w:r>
      <w:r>
        <w:t xml:space="preserve">inter-UE coordination </w:t>
      </w:r>
      <w:r w:rsidR="00EF5204">
        <w:t>of presence of expected/potential resource conflict</w:t>
      </w:r>
      <w:r>
        <w:t xml:space="preserve"> needs to have the sensing capability to detect other UEs’ SCI in order to prepare the inter-UE coordination. Hence, the UE needs to receive PSCCH/PSSCH</w:t>
      </w:r>
      <w:r w:rsidR="00EF5204">
        <w:t xml:space="preserve">, which makes </w:t>
      </w:r>
      <w:r w:rsidR="00F74BEC">
        <w:t xml:space="preserve">the </w:t>
      </w:r>
      <w:r w:rsidR="00EF5204">
        <w:t xml:space="preserve">feature </w:t>
      </w:r>
      <w:r w:rsidR="00F74BEC">
        <w:t>of receiving all NR sidelink channels</w:t>
      </w:r>
      <w:r w:rsidR="00EF5204">
        <w:t xml:space="preserve"> as a prerequisite feature group. </w:t>
      </w:r>
    </w:p>
    <w:p w14:paraId="46CF0AD8" w14:textId="77777777" w:rsidR="00EF5204" w:rsidRDefault="00EF5204" w:rsidP="004E72FF">
      <w:pPr>
        <w:jc w:val="both"/>
      </w:pPr>
    </w:p>
    <w:p w14:paraId="7A5075F6" w14:textId="7650B46F" w:rsidR="004E72FF" w:rsidRDefault="004E72FF" w:rsidP="004E72FF">
      <w:pPr>
        <w:jc w:val="both"/>
      </w:pPr>
      <w:r>
        <w:t xml:space="preserve">Hence, it is preferred to </w:t>
      </w:r>
      <w:r w:rsidR="00805D41">
        <w:t>at least split</w:t>
      </w:r>
      <w:r w:rsidR="00EF5204">
        <w:t xml:space="preserve"> feature 32-5 according to inter-UE coordination scheme 1 or inter-UE coordination scheme 2 and according to transmitting inter-UE coordination or receiving inter-UE coordination. </w:t>
      </w:r>
    </w:p>
    <w:p w14:paraId="022333D1" w14:textId="1B879625" w:rsidR="006F55FA" w:rsidRDefault="006F55FA" w:rsidP="006F55FA">
      <w:pPr>
        <w:jc w:val="both"/>
        <w:rPr>
          <w:rFonts w:cs="Calibri"/>
          <w:iCs/>
          <w:szCs w:val="20"/>
        </w:rPr>
      </w:pPr>
    </w:p>
    <w:p w14:paraId="4957BCCD" w14:textId="77777777" w:rsidR="00805D41" w:rsidRDefault="006F55FA" w:rsidP="006F55FA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3D49AD">
        <w:rPr>
          <w:b/>
          <w:i/>
          <w:u w:val="single"/>
        </w:rPr>
        <w:t>4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 w:rsidR="00805D41">
        <w:rPr>
          <w:i/>
        </w:rPr>
        <w:t>At least split</w:t>
      </w:r>
      <w:r>
        <w:rPr>
          <w:i/>
        </w:rPr>
        <w:t xml:space="preserve"> feature 32-5 </w:t>
      </w:r>
      <w:r w:rsidR="00805D41">
        <w:rPr>
          <w:i/>
        </w:rPr>
        <w:t xml:space="preserve">to </w:t>
      </w:r>
    </w:p>
    <w:p w14:paraId="27748621" w14:textId="7B102900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t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ransmitting inter-UE coordination scheme 1 </w:t>
      </w:r>
    </w:p>
    <w:p w14:paraId="72138E01" w14:textId="01BD0DE6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r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>eceiving inter-UE coordination scheme 1</w:t>
      </w:r>
    </w:p>
    <w:p w14:paraId="6B7F820B" w14:textId="20D11F1B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t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>ransmitting inter-UE coordination scheme 2</w:t>
      </w:r>
    </w:p>
    <w:p w14:paraId="23AA4A39" w14:textId="380E2000" w:rsidR="008D363B" w:rsidRPr="00805D41" w:rsidRDefault="00805D41" w:rsidP="009C0C77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r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>eceiving inter-UE coordination scheme 2</w:t>
      </w:r>
    </w:p>
    <w:p w14:paraId="3ACE2673" w14:textId="77777777" w:rsidR="00805D41" w:rsidRPr="00805D41" w:rsidRDefault="00805D41" w:rsidP="00805D41">
      <w:pPr>
        <w:pStyle w:val="ListParagraph"/>
        <w:jc w:val="both"/>
        <w:rPr>
          <w:i/>
        </w:rPr>
      </w:pPr>
    </w:p>
    <w:p w14:paraId="5280D14D" w14:textId="2E734622" w:rsidR="008D363B" w:rsidRDefault="008D363B" w:rsidP="008D363B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4a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="006F55FA" w:rsidRPr="008D363B">
        <w:rPr>
          <w:i/>
        </w:rPr>
        <w:t xml:space="preserve">eature 32-5a </w:t>
      </w:r>
      <w:r w:rsidR="003D49AD" w:rsidRPr="008D363B">
        <w:rPr>
          <w:i/>
        </w:rPr>
        <w:t xml:space="preserve">for transmitting inter-UE coordination scheme 1, where </w:t>
      </w:r>
    </w:p>
    <w:p w14:paraId="55883B2C" w14:textId="72CFE977" w:rsidR="008D363B" w:rsidRPr="008D363B" w:rsidRDefault="003D49AD" w:rsidP="008D363B">
      <w:pPr>
        <w:pStyle w:val="ListParagraph"/>
        <w:numPr>
          <w:ilvl w:val="0"/>
          <w:numId w:val="4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transmit inter-UE coordination of preferred or non-preferred resource set</w:t>
      </w:r>
      <w:r w:rsidR="008D363B"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,</w:t>
      </w:r>
    </w:p>
    <w:p w14:paraId="0A4DD6EE" w14:textId="7EC8A787" w:rsidR="006F55FA" w:rsidRPr="008D363B" w:rsidRDefault="003D49AD" w:rsidP="008D363B">
      <w:pPr>
        <w:pStyle w:val="ListParagraph"/>
        <w:numPr>
          <w:ilvl w:val="0"/>
          <w:numId w:val="4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receive explicit request for inter-UE coordination</w:t>
      </w:r>
      <w:r w:rsidR="008D363B"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.</w:t>
      </w: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</w:p>
    <w:p w14:paraId="4B4466E6" w14:textId="77777777" w:rsidR="008D363B" w:rsidRDefault="008D363B" w:rsidP="008D363B">
      <w:pPr>
        <w:jc w:val="both"/>
        <w:rPr>
          <w:b/>
          <w:i/>
          <w:u w:val="single"/>
        </w:rPr>
      </w:pPr>
    </w:p>
    <w:p w14:paraId="67FCE63D" w14:textId="4643A771" w:rsidR="008D363B" w:rsidRDefault="008D363B" w:rsidP="008D363B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4b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Introduce </w:t>
      </w:r>
      <w:r w:rsidR="002E56C4">
        <w:rPr>
          <w:i/>
        </w:rPr>
        <w:t>f</w:t>
      </w:r>
      <w:r w:rsidR="003D49AD" w:rsidRPr="008D363B">
        <w:rPr>
          <w:i/>
        </w:rPr>
        <w:t>eature 32-5b is for receiving inter-UE coordination scheme 1, where</w:t>
      </w:r>
    </w:p>
    <w:p w14:paraId="61109C1E" w14:textId="2297E437" w:rsidR="008D363B" w:rsidRPr="008D363B" w:rsidRDefault="003D49AD" w:rsidP="008D363B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receive inter-UE coordination of preferred or non-preferred resource set</w:t>
      </w:r>
      <w:r w:rsidR="008D363B"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and use the received information in its own resource (re-)selection in NR sidelink mode 2,</w:t>
      </w:r>
    </w:p>
    <w:p w14:paraId="23C7E2FC" w14:textId="43D1C21D" w:rsidR="003D49AD" w:rsidRPr="008D363B" w:rsidRDefault="008D363B" w:rsidP="008D363B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transmit explicit request for inter-UE coordination.</w:t>
      </w:r>
    </w:p>
    <w:p w14:paraId="02CB142D" w14:textId="398DD189" w:rsidR="008D363B" w:rsidRDefault="008D363B" w:rsidP="008D363B">
      <w:pPr>
        <w:jc w:val="both"/>
        <w:rPr>
          <w:i/>
        </w:rPr>
      </w:pPr>
    </w:p>
    <w:p w14:paraId="42995EAE" w14:textId="4DC79B5B" w:rsidR="003D49AD" w:rsidRDefault="008D363B" w:rsidP="008D363B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4c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Pr="008D363B">
        <w:rPr>
          <w:i/>
        </w:rPr>
        <w:t>eature 32-5</w:t>
      </w:r>
      <w:r>
        <w:rPr>
          <w:i/>
        </w:rPr>
        <w:t>c</w:t>
      </w:r>
      <w:r w:rsidR="003D49AD">
        <w:rPr>
          <w:i/>
        </w:rPr>
        <w:t xml:space="preserve"> for transmitting inter-UE coordination scheme 2, where UE can transmit inter-UE coordination information of presence of expected/potential resource conflict.</w:t>
      </w:r>
    </w:p>
    <w:p w14:paraId="27C78684" w14:textId="77777777" w:rsidR="008D363B" w:rsidRDefault="008D363B" w:rsidP="008D363B">
      <w:pPr>
        <w:jc w:val="both"/>
        <w:rPr>
          <w:i/>
        </w:rPr>
      </w:pPr>
    </w:p>
    <w:p w14:paraId="241E981D" w14:textId="254C9B3B" w:rsidR="00F86DD2" w:rsidRDefault="008D363B" w:rsidP="00955C95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4d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Pr="008D363B">
        <w:rPr>
          <w:i/>
        </w:rPr>
        <w:t>eature 32-5</w:t>
      </w:r>
      <w:r>
        <w:rPr>
          <w:i/>
        </w:rPr>
        <w:t>d</w:t>
      </w:r>
      <w:r w:rsidR="003D49AD" w:rsidRPr="008D363B">
        <w:rPr>
          <w:i/>
        </w:rPr>
        <w:t xml:space="preserve"> for receiving inter-UE coordination scheme 2, where UE can receive inter-UE coordination information of presence of expected/potential resource conflict and use the received information in its own resource re-selection in NR sidelink mode 2. </w:t>
      </w:r>
    </w:p>
    <w:p w14:paraId="06EBF1BE" w14:textId="77777777" w:rsidR="00805D41" w:rsidRDefault="00805D41" w:rsidP="00955C95">
      <w:pPr>
        <w:jc w:val="both"/>
        <w:rPr>
          <w:i/>
        </w:rPr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54150A3B" w:rsidR="00AE18D0" w:rsidRDefault="00EE5872" w:rsidP="00F16EFF">
      <w:pPr>
        <w:jc w:val="both"/>
        <w:rPr>
          <w:iCs/>
          <w:lang w:val="en-GB"/>
        </w:rPr>
      </w:pPr>
      <w:r>
        <w:rPr>
          <w:iCs/>
          <w:lang w:val="en-GB"/>
        </w:rPr>
        <w:t xml:space="preserve">We discussed NR UE </w:t>
      </w:r>
      <w:r w:rsidR="00506638">
        <w:rPr>
          <w:iCs/>
          <w:lang w:val="en-GB"/>
        </w:rPr>
        <w:t>sidelink enhancement</w:t>
      </w:r>
      <w:r>
        <w:rPr>
          <w:iCs/>
          <w:lang w:val="en-GB"/>
        </w:rPr>
        <w:t xml:space="preserve"> features</w:t>
      </w:r>
      <w:r w:rsidR="003F006A">
        <w:rPr>
          <w:iCs/>
          <w:lang w:val="en-GB"/>
        </w:rPr>
        <w:t>. Our proposal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</w:t>
      </w:r>
      <w:r>
        <w:rPr>
          <w:iCs/>
          <w:lang w:val="en-GB"/>
        </w:rPr>
        <w:t>are</w:t>
      </w:r>
      <w:r w:rsidR="003F006A">
        <w:rPr>
          <w:iCs/>
          <w:lang w:val="en-GB"/>
        </w:rPr>
        <w:t xml:space="preserve"> as follows:</w:t>
      </w:r>
    </w:p>
    <w:p w14:paraId="113A800D" w14:textId="73DCF57A" w:rsidR="00EE5872" w:rsidRDefault="00EE5872" w:rsidP="00F16EFF">
      <w:pPr>
        <w:jc w:val="both"/>
        <w:rPr>
          <w:iCs/>
          <w:lang w:val="en-GB"/>
        </w:rPr>
      </w:pPr>
    </w:p>
    <w:p w14:paraId="11DF1DD2" w14:textId="77777777" w:rsidR="00805D41" w:rsidRDefault="00805D41" w:rsidP="00805D41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Introduce two independent sidelink transmission capabilities: transmitting NR sidelink mode 2 with random resource selection and transmitting NR sidelink mode 2 with partial sensing. </w:t>
      </w:r>
    </w:p>
    <w:p w14:paraId="3787BD88" w14:textId="77777777" w:rsidR="00805D41" w:rsidRPr="007A0C67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7A0C67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No need to define </w:t>
      </w:r>
      <w:r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combinatorial </w:t>
      </w:r>
      <w:r w:rsidRPr="007A0C67">
        <w:rPr>
          <w:rFonts w:ascii="Times New Roman" w:eastAsia="Times New Roman" w:hAnsi="Times New Roman"/>
          <w:i/>
          <w:sz w:val="24"/>
          <w:szCs w:val="24"/>
          <w:lang w:eastAsia="zh-CN"/>
        </w:rPr>
        <w:t>sidelink transmission capabilit</w:t>
      </w: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y</w:t>
      </w:r>
      <w:r w:rsidRPr="007A0C67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. </w:t>
      </w:r>
    </w:p>
    <w:p w14:paraId="7EC2452C" w14:textId="361F3C70" w:rsidR="008D363B" w:rsidRDefault="008D363B" w:rsidP="00F16EFF">
      <w:pPr>
        <w:jc w:val="both"/>
        <w:rPr>
          <w:iCs/>
        </w:rPr>
      </w:pPr>
    </w:p>
    <w:p w14:paraId="29DA794B" w14:textId="329E9C89" w:rsidR="008D363B" w:rsidRDefault="00805D41" w:rsidP="00F16EFF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a new UE feature of “receiving NR sidelink of PSFCH and S-SSB”.</w:t>
      </w:r>
    </w:p>
    <w:p w14:paraId="09E81029" w14:textId="77777777" w:rsidR="00805D41" w:rsidRPr="008D363B" w:rsidRDefault="00805D41" w:rsidP="00F16EFF">
      <w:pPr>
        <w:jc w:val="both"/>
        <w:rPr>
          <w:iCs/>
        </w:rPr>
      </w:pPr>
    </w:p>
    <w:p w14:paraId="6CCC013E" w14:textId="500C5888" w:rsidR="00805D41" w:rsidRDefault="00805D41" w:rsidP="00805D41">
      <w:pPr>
        <w:jc w:val="both"/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Release-17 sidelink UE is not mandated to support any of Release-16 sidelink basic features. </w:t>
      </w:r>
    </w:p>
    <w:p w14:paraId="3FDE30DE" w14:textId="77777777" w:rsidR="008D363B" w:rsidRPr="008D363B" w:rsidRDefault="008D363B" w:rsidP="00F16EFF">
      <w:pPr>
        <w:jc w:val="both"/>
        <w:rPr>
          <w:iCs/>
        </w:rPr>
      </w:pPr>
    </w:p>
    <w:p w14:paraId="476B95D4" w14:textId="77777777" w:rsidR="00805D41" w:rsidRDefault="00805D41" w:rsidP="00805D41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At least split feature 32-5 to </w:t>
      </w:r>
    </w:p>
    <w:p w14:paraId="055FB1FF" w14:textId="77777777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t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ransmitting inter-UE coordination scheme 1 </w:t>
      </w:r>
    </w:p>
    <w:p w14:paraId="433C3E28" w14:textId="77777777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r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>eceiving inter-UE coordination scheme 1</w:t>
      </w:r>
    </w:p>
    <w:p w14:paraId="7929590C" w14:textId="77777777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t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>ransmitting inter-UE coordination scheme 2</w:t>
      </w:r>
    </w:p>
    <w:p w14:paraId="424A1D5E" w14:textId="77777777" w:rsidR="00805D41" w:rsidRPr="00805D41" w:rsidRDefault="00805D41" w:rsidP="00805D41">
      <w:pPr>
        <w:pStyle w:val="ListParagraph"/>
        <w:numPr>
          <w:ilvl w:val="0"/>
          <w:numId w:val="45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sz w:val="24"/>
          <w:szCs w:val="24"/>
          <w:lang w:eastAsia="zh-CN"/>
        </w:rPr>
        <w:t>r</w:t>
      </w:r>
      <w:r w:rsidRPr="00805D41">
        <w:rPr>
          <w:rFonts w:ascii="Times New Roman" w:eastAsia="Times New Roman" w:hAnsi="Times New Roman"/>
          <w:i/>
          <w:sz w:val="24"/>
          <w:szCs w:val="24"/>
          <w:lang w:eastAsia="zh-CN"/>
        </w:rPr>
        <w:t>eceiving inter-UE coordination scheme 2</w:t>
      </w:r>
    </w:p>
    <w:p w14:paraId="30556A4E" w14:textId="77777777" w:rsidR="00805D41" w:rsidRPr="00805D41" w:rsidRDefault="00805D41" w:rsidP="00805D41">
      <w:pPr>
        <w:pStyle w:val="ListParagraph"/>
        <w:jc w:val="both"/>
        <w:rPr>
          <w:i/>
        </w:rPr>
      </w:pPr>
    </w:p>
    <w:p w14:paraId="57DBECEE" w14:textId="77777777" w:rsidR="00805D41" w:rsidRDefault="00805D41" w:rsidP="00805D41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4a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Pr="008D363B">
        <w:rPr>
          <w:i/>
        </w:rPr>
        <w:t xml:space="preserve">eature 32-5a for transmitting inter-UE coordination scheme 1, where </w:t>
      </w:r>
    </w:p>
    <w:p w14:paraId="2B1D41F3" w14:textId="77777777" w:rsidR="00805D41" w:rsidRPr="008D363B" w:rsidRDefault="00805D41" w:rsidP="00805D41">
      <w:pPr>
        <w:pStyle w:val="ListParagraph"/>
        <w:numPr>
          <w:ilvl w:val="0"/>
          <w:numId w:val="4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transmit inter-UE coordination of preferred or non-preferred resource set,</w:t>
      </w:r>
    </w:p>
    <w:p w14:paraId="1C77D8CD" w14:textId="77777777" w:rsidR="00805D41" w:rsidRPr="008D363B" w:rsidRDefault="00805D41" w:rsidP="00805D41">
      <w:pPr>
        <w:pStyle w:val="ListParagraph"/>
        <w:numPr>
          <w:ilvl w:val="0"/>
          <w:numId w:val="42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UE can receive explicit request for inter-UE coordination. </w:t>
      </w:r>
    </w:p>
    <w:p w14:paraId="3CC4FBED" w14:textId="77777777" w:rsidR="00805D41" w:rsidRDefault="00805D41" w:rsidP="00805D41">
      <w:pPr>
        <w:jc w:val="both"/>
        <w:rPr>
          <w:b/>
          <w:i/>
          <w:u w:val="single"/>
        </w:rPr>
      </w:pPr>
    </w:p>
    <w:p w14:paraId="6C018990" w14:textId="77777777" w:rsidR="00805D41" w:rsidRDefault="00805D41" w:rsidP="00805D41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4b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Pr="008D363B">
        <w:rPr>
          <w:i/>
        </w:rPr>
        <w:t>eature 32-5b is for receiving inter-UE coordination scheme 1, where</w:t>
      </w:r>
    </w:p>
    <w:p w14:paraId="12074AAF" w14:textId="77777777" w:rsidR="00805D41" w:rsidRPr="008D363B" w:rsidRDefault="00805D41" w:rsidP="00805D41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receive inter-UE coordination of preferred or non-preferred resource set and use the received information in its own resource (re-)selection in NR sidelink mode 2,</w:t>
      </w:r>
    </w:p>
    <w:p w14:paraId="3CC8C84F" w14:textId="77777777" w:rsidR="00805D41" w:rsidRPr="008D363B" w:rsidRDefault="00805D41" w:rsidP="00805D41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8D363B">
        <w:rPr>
          <w:rFonts w:ascii="Times New Roman" w:eastAsia="Times New Roman" w:hAnsi="Times New Roman"/>
          <w:i/>
          <w:sz w:val="24"/>
          <w:szCs w:val="24"/>
          <w:lang w:eastAsia="zh-CN"/>
        </w:rPr>
        <w:t>UE can transmit explicit request for inter-UE coordination.</w:t>
      </w:r>
    </w:p>
    <w:p w14:paraId="7DB94308" w14:textId="77777777" w:rsidR="00805D41" w:rsidRDefault="00805D41" w:rsidP="00805D41">
      <w:pPr>
        <w:jc w:val="both"/>
        <w:rPr>
          <w:i/>
        </w:rPr>
      </w:pPr>
    </w:p>
    <w:p w14:paraId="474D7CEC" w14:textId="77777777" w:rsidR="00805D41" w:rsidRDefault="00805D41" w:rsidP="00805D41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4c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Pr="008D363B">
        <w:rPr>
          <w:i/>
        </w:rPr>
        <w:t>eature 32-5</w:t>
      </w:r>
      <w:r>
        <w:rPr>
          <w:i/>
        </w:rPr>
        <w:t>c for transmitting inter-UE coordination scheme 2, where UE can transmit inter-UE coordination information of presence of expected/potential resource conflict.</w:t>
      </w:r>
    </w:p>
    <w:p w14:paraId="02BE3CAF" w14:textId="77777777" w:rsidR="00805D41" w:rsidRDefault="00805D41" w:rsidP="00805D41">
      <w:pPr>
        <w:jc w:val="both"/>
        <w:rPr>
          <w:i/>
        </w:rPr>
      </w:pPr>
    </w:p>
    <w:p w14:paraId="572ABBF9" w14:textId="6F6BA9D1" w:rsidR="00805D41" w:rsidRDefault="00805D41" w:rsidP="00805D41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4d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Introduce f</w:t>
      </w:r>
      <w:r w:rsidRPr="008D363B">
        <w:rPr>
          <w:i/>
        </w:rPr>
        <w:t>eature 32-5</w:t>
      </w:r>
      <w:r>
        <w:rPr>
          <w:i/>
        </w:rPr>
        <w:t>d</w:t>
      </w:r>
      <w:r w:rsidRPr="008D363B">
        <w:rPr>
          <w:i/>
        </w:rPr>
        <w:t xml:space="preserve"> for receiving inter-UE coordination scheme 2, where UE can receive inter-UE coordination information of presence of expected/potential resource conflict and use the received information in its own resource re-selection in NR sidelink mode 2. </w:t>
      </w:r>
    </w:p>
    <w:p w14:paraId="105EB110" w14:textId="77777777" w:rsidR="00805D41" w:rsidRDefault="00805D41" w:rsidP="00805D41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2239E898" w14:textId="101DF349" w:rsidR="00937A09" w:rsidRDefault="001C61CA" w:rsidP="0098681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83624233"/>
      <w:r>
        <w:t>R1-2108679, “Preliminary RAN1 UE features list for Rel-17 NR,” Oct. 2021.</w:t>
      </w:r>
      <w:bookmarkEnd w:id="0"/>
      <w:r>
        <w:t xml:space="preserve"> </w:t>
      </w:r>
    </w:p>
    <w:p w14:paraId="680AED51" w14:textId="69A4C900" w:rsidR="00A12622" w:rsidRPr="00CC4FB3" w:rsidRDefault="00A12622" w:rsidP="0098681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93354F">
        <w:rPr>
          <w:lang w:eastAsia="x-none"/>
        </w:rPr>
        <w:t>R1-2109716</w:t>
      </w:r>
      <w:r>
        <w:rPr>
          <w:lang w:eastAsia="x-none"/>
        </w:rPr>
        <w:t>, “</w:t>
      </w:r>
      <w:r w:rsidRPr="00A12622">
        <w:rPr>
          <w:bCs/>
          <w:lang w:eastAsia="x-none"/>
        </w:rPr>
        <w:t>Summary on UE features for NR sidelink enhancement</w:t>
      </w:r>
      <w:r>
        <w:rPr>
          <w:bCs/>
          <w:lang w:eastAsia="x-none"/>
        </w:rPr>
        <w:t xml:space="preserve">,” Oct. 2021. </w:t>
      </w:r>
    </w:p>
    <w:p w14:paraId="71BFFADC" w14:textId="69908B97" w:rsidR="00CC4FB3" w:rsidRPr="00F16EFF" w:rsidRDefault="00CC4FB3" w:rsidP="0098681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86738779"/>
      <w:r>
        <w:rPr>
          <w:bCs/>
          <w:lang w:eastAsia="x-none"/>
        </w:rPr>
        <w:t>3GPP TR38.822, NR; User Equipment (UE) feature list, v16.1.0, Sept. 2021.</w:t>
      </w:r>
      <w:bookmarkEnd w:id="1"/>
      <w:r>
        <w:rPr>
          <w:bCs/>
          <w:lang w:eastAsia="x-none"/>
        </w:rPr>
        <w:t xml:space="preserve"> </w:t>
      </w:r>
    </w:p>
    <w:sectPr w:rsidR="00CC4FB3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5DC26" w14:textId="77777777" w:rsidR="007474C3" w:rsidRDefault="007474C3">
      <w:r>
        <w:separator/>
      </w:r>
    </w:p>
  </w:endnote>
  <w:endnote w:type="continuationSeparator" w:id="0">
    <w:p w14:paraId="4BE70E00" w14:textId="77777777" w:rsidR="007474C3" w:rsidRDefault="007474C3">
      <w:r>
        <w:continuationSeparator/>
      </w:r>
    </w:p>
  </w:endnote>
  <w:endnote w:type="continuationNotice" w:id="1">
    <w:p w14:paraId="787189E5" w14:textId="77777777" w:rsidR="007474C3" w:rsidRDefault="007474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5ABC8" w14:textId="77777777" w:rsidR="007474C3" w:rsidRDefault="007474C3">
      <w:r>
        <w:separator/>
      </w:r>
    </w:p>
  </w:footnote>
  <w:footnote w:type="continuationSeparator" w:id="0">
    <w:p w14:paraId="6D5F16EA" w14:textId="77777777" w:rsidR="007474C3" w:rsidRDefault="007474C3">
      <w:r>
        <w:continuationSeparator/>
      </w:r>
    </w:p>
  </w:footnote>
  <w:footnote w:type="continuationNotice" w:id="1">
    <w:p w14:paraId="1AAC9FBB" w14:textId="77777777" w:rsidR="007474C3" w:rsidRDefault="007474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C94929"/>
    <w:multiLevelType w:val="hybridMultilevel"/>
    <w:tmpl w:val="C7A0E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971393"/>
    <w:multiLevelType w:val="multilevel"/>
    <w:tmpl w:val="2E56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25703A"/>
    <w:multiLevelType w:val="multilevel"/>
    <w:tmpl w:val="6DE8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CC34772"/>
    <w:multiLevelType w:val="multilevel"/>
    <w:tmpl w:val="3AFC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6077E"/>
    <w:multiLevelType w:val="multilevel"/>
    <w:tmpl w:val="28661A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A2FAF"/>
    <w:multiLevelType w:val="hybridMultilevel"/>
    <w:tmpl w:val="3216F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1124F"/>
    <w:multiLevelType w:val="multilevel"/>
    <w:tmpl w:val="067C4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D54178"/>
    <w:multiLevelType w:val="hybridMultilevel"/>
    <w:tmpl w:val="CF54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752A06"/>
    <w:multiLevelType w:val="hybridMultilevel"/>
    <w:tmpl w:val="52561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13C7B"/>
    <w:multiLevelType w:val="hybridMultilevel"/>
    <w:tmpl w:val="8BE42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6" w15:restartNumberingAfterBreak="0">
    <w:nsid w:val="5FE477E5"/>
    <w:multiLevelType w:val="hybridMultilevel"/>
    <w:tmpl w:val="6A108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17EE0"/>
    <w:multiLevelType w:val="multilevel"/>
    <w:tmpl w:val="746A7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E7369"/>
    <w:multiLevelType w:val="hybridMultilevel"/>
    <w:tmpl w:val="ED52F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32511"/>
    <w:multiLevelType w:val="multilevel"/>
    <w:tmpl w:val="4D3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27"/>
  </w:num>
  <w:num w:numId="10">
    <w:abstractNumId w:val="0"/>
  </w:num>
  <w:num w:numId="11">
    <w:abstractNumId w:val="35"/>
  </w:num>
  <w:num w:numId="12">
    <w:abstractNumId w:val="7"/>
  </w:num>
  <w:num w:numId="13">
    <w:abstractNumId w:val="28"/>
  </w:num>
  <w:num w:numId="14">
    <w:abstractNumId w:val="20"/>
  </w:num>
  <w:num w:numId="15">
    <w:abstractNumId w:val="39"/>
  </w:num>
  <w:num w:numId="16">
    <w:abstractNumId w:val="44"/>
  </w:num>
  <w:num w:numId="17">
    <w:abstractNumId w:val="12"/>
  </w:num>
  <w:num w:numId="18">
    <w:abstractNumId w:val="33"/>
  </w:num>
  <w:num w:numId="19">
    <w:abstractNumId w:val="9"/>
  </w:num>
  <w:num w:numId="20">
    <w:abstractNumId w:val="34"/>
  </w:num>
  <w:num w:numId="21">
    <w:abstractNumId w:val="41"/>
  </w:num>
  <w:num w:numId="22">
    <w:abstractNumId w:val="25"/>
  </w:num>
  <w:num w:numId="23">
    <w:abstractNumId w:val="38"/>
  </w:num>
  <w:num w:numId="24">
    <w:abstractNumId w:val="31"/>
  </w:num>
  <w:num w:numId="25">
    <w:abstractNumId w:val="17"/>
  </w:num>
  <w:num w:numId="26">
    <w:abstractNumId w:val="32"/>
  </w:num>
  <w:num w:numId="27">
    <w:abstractNumId w:val="30"/>
  </w:num>
  <w:num w:numId="28">
    <w:abstractNumId w:val="16"/>
  </w:num>
  <w:num w:numId="29">
    <w:abstractNumId w:val="40"/>
  </w:num>
  <w:num w:numId="30">
    <w:abstractNumId w:val="11"/>
  </w:num>
  <w:num w:numId="31">
    <w:abstractNumId w:val="37"/>
  </w:num>
  <w:num w:numId="32">
    <w:abstractNumId w:val="8"/>
  </w:num>
  <w:num w:numId="33">
    <w:abstractNumId w:val="5"/>
  </w:num>
  <w:num w:numId="34">
    <w:abstractNumId w:val="6"/>
  </w:num>
  <w:num w:numId="35">
    <w:abstractNumId w:val="43"/>
  </w:num>
  <w:num w:numId="36">
    <w:abstractNumId w:val="23"/>
  </w:num>
  <w:num w:numId="37">
    <w:abstractNumId w:val="42"/>
  </w:num>
  <w:num w:numId="38">
    <w:abstractNumId w:val="13"/>
  </w:num>
  <w:num w:numId="39">
    <w:abstractNumId w:val="3"/>
  </w:num>
  <w:num w:numId="40">
    <w:abstractNumId w:val="21"/>
  </w:num>
  <w:num w:numId="41">
    <w:abstractNumId w:val="36"/>
  </w:num>
  <w:num w:numId="42">
    <w:abstractNumId w:val="10"/>
  </w:num>
  <w:num w:numId="43">
    <w:abstractNumId w:val="1"/>
  </w:num>
  <w:num w:numId="44">
    <w:abstractNumId w:val="4"/>
  </w:num>
  <w:num w:numId="45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D6A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0EE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085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5F3E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18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A84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3F4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1CA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41F"/>
    <w:rsid w:val="002175DB"/>
    <w:rsid w:val="00217ABD"/>
    <w:rsid w:val="00217D43"/>
    <w:rsid w:val="00220600"/>
    <w:rsid w:val="00220AD3"/>
    <w:rsid w:val="00221497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6C4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2EA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16C5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3E1F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AD0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8D7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A5C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9AD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C6B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EB1"/>
    <w:rsid w:val="004719C3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565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595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2FF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38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07A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25A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2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B1A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01C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199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36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1FCD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5FA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4807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C3"/>
    <w:rsid w:val="007474EC"/>
    <w:rsid w:val="00747BA4"/>
    <w:rsid w:val="00747D8B"/>
    <w:rsid w:val="00747DF8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0C67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6F1E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D41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4F0F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388"/>
    <w:rsid w:val="008D3477"/>
    <w:rsid w:val="008D34F1"/>
    <w:rsid w:val="008D363B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A09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E1C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EED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594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5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622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2CB8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3AD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DB5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05AD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B3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3DAF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5D1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39F8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049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4BA9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872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204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8B8"/>
    <w:rsid w:val="00F00ADD"/>
    <w:rsid w:val="00F01F1B"/>
    <w:rsid w:val="00F03002"/>
    <w:rsid w:val="00F036EF"/>
    <w:rsid w:val="00F038C2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0BE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539A"/>
    <w:rsid w:val="00F46010"/>
    <w:rsid w:val="00F46B03"/>
    <w:rsid w:val="00F46BF3"/>
    <w:rsid w:val="00F470E5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BEC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6DD2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568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4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2021-11-04T21:06:00Z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